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7520" w:rsidRDefault="00882D2F">
      <w:r>
        <w:rPr>
          <w:noProof/>
          <w:lang w:eastAsia="et-EE"/>
        </w:rPr>
        <w:drawing>
          <wp:inline distT="0" distB="0" distL="0" distR="0">
            <wp:extent cx="5760720" cy="3828516"/>
            <wp:effectExtent l="0" t="0" r="0" b="635"/>
            <wp:docPr id="3" name="Pilt 3" descr="C:\Users\Heinarj\AppData\Local\Microsoft\Windows\Temporary Internet Files\Content.Word\DSC_1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einarj\AppData\Local\Microsoft\Windows\Temporary Internet Files\Content.Word\DSC_13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8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t-EE"/>
        </w:rPr>
        <w:drawing>
          <wp:inline distT="0" distB="0" distL="0" distR="0" wp14:anchorId="6BC3CBFD" wp14:editId="5175963B">
            <wp:extent cx="5760720" cy="3828516"/>
            <wp:effectExtent l="0" t="0" r="0" b="635"/>
            <wp:docPr id="2" name="Pilt 2" descr="C:\Users\Heinarj\AppData\Local\Microsoft\Windows\Temporary Internet Files\Content.Word\DSC_1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einarj\AppData\Local\Microsoft\Windows\Temporary Internet Files\Content.Word\DSC_13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8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6ABB">
        <w:rPr>
          <w:noProof/>
          <w:lang w:eastAsia="et-EE"/>
        </w:rPr>
        <w:lastRenderedPageBreak/>
        <w:drawing>
          <wp:inline distT="0" distB="0" distL="0" distR="0" wp14:anchorId="2B1C033F" wp14:editId="6CB547CC">
            <wp:extent cx="6086218" cy="6848475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736" cy="6849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D752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6ABB"/>
    <w:rsid w:val="000A17EA"/>
    <w:rsid w:val="004D7520"/>
    <w:rsid w:val="00882D2F"/>
    <w:rsid w:val="00DA6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laad">
    <w:name w:val="Normal"/>
    <w:qFormat/>
    <w:rsid w:val="000A17EA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DA6A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DA6A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laad">
    <w:name w:val="Normal"/>
    <w:qFormat/>
    <w:rsid w:val="000A17EA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DA6A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DA6A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DF3D1E32.dotm</Template>
  <TotalTime>4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RMK</dc:creator>
  <cp:lastModifiedBy>Heinar Juuse</cp:lastModifiedBy>
  <cp:revision>2</cp:revision>
  <dcterms:created xsi:type="dcterms:W3CDTF">2019-02-03T18:46:00Z</dcterms:created>
  <dcterms:modified xsi:type="dcterms:W3CDTF">2019-02-03T19:03:00Z</dcterms:modified>
</cp:coreProperties>
</file>